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2174F3" w14:textId="77777777" w:rsidR="001F7039" w:rsidRDefault="001F7039" w:rsidP="001F7039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TOKE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fl.1442)</w:t>
      </w:r>
    </w:p>
    <w:p w14:paraId="0C907023" w14:textId="77777777" w:rsidR="001F7039" w:rsidRDefault="001F7039" w:rsidP="001F7039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of Brisley, Norfolk. Chaplain.</w:t>
      </w:r>
    </w:p>
    <w:p w14:paraId="1C2AAABC" w14:textId="77777777" w:rsidR="001F7039" w:rsidRDefault="001F7039" w:rsidP="001F7039">
      <w:pPr>
        <w:pStyle w:val="NoSpacing"/>
        <w:jc w:val="both"/>
        <w:rPr>
          <w:rFonts w:cs="Times New Roman"/>
          <w:szCs w:val="24"/>
        </w:rPr>
      </w:pPr>
    </w:p>
    <w:p w14:paraId="2BE4B4BB" w14:textId="77777777" w:rsidR="001F7039" w:rsidRDefault="001F7039" w:rsidP="001F7039">
      <w:pPr>
        <w:pStyle w:val="NoSpacing"/>
        <w:jc w:val="both"/>
        <w:rPr>
          <w:rFonts w:cs="Times New Roman"/>
          <w:szCs w:val="24"/>
        </w:rPr>
      </w:pPr>
    </w:p>
    <w:p w14:paraId="7FF639E1" w14:textId="77777777" w:rsidR="001F7039" w:rsidRDefault="001F7039" w:rsidP="001F7039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1442</w:t>
      </w:r>
      <w:r>
        <w:rPr>
          <w:rFonts w:cs="Times New Roman"/>
          <w:szCs w:val="24"/>
        </w:rPr>
        <w:tab/>
        <w:t xml:space="preserve">He and Thomas Man of Brisley(q.v.) made a plaint of debt against </w:t>
      </w:r>
      <w:proofErr w:type="gramStart"/>
      <w:r>
        <w:rPr>
          <w:rFonts w:cs="Times New Roman"/>
          <w:szCs w:val="24"/>
        </w:rPr>
        <w:t>Peter</w:t>
      </w:r>
      <w:proofErr w:type="gramEnd"/>
    </w:p>
    <w:p w14:paraId="241765AD" w14:textId="77777777" w:rsidR="001F7039" w:rsidRDefault="001F7039" w:rsidP="001F7039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Boonde of Norwich(q.v.).</w:t>
      </w:r>
    </w:p>
    <w:p w14:paraId="30A457EB" w14:textId="77777777" w:rsidR="001F7039" w:rsidRDefault="001F7039" w:rsidP="001F7039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2B10A6">
          <w:rPr>
            <w:rStyle w:val="Hyperlink"/>
            <w:rFonts w:cs="Times New Roman"/>
            <w:szCs w:val="24"/>
          </w:rPr>
          <w:t>https://waalt.uh.edu/index.php/CP40/724</w:t>
        </w:r>
      </w:hyperlink>
      <w:r>
        <w:rPr>
          <w:rFonts w:cs="Times New Roman"/>
          <w:szCs w:val="24"/>
        </w:rPr>
        <w:t xml:space="preserve"> )</w:t>
      </w:r>
    </w:p>
    <w:p w14:paraId="2BCDA372" w14:textId="77777777" w:rsidR="001F7039" w:rsidRDefault="001F7039" w:rsidP="001F7039">
      <w:pPr>
        <w:pStyle w:val="NoSpacing"/>
        <w:jc w:val="both"/>
        <w:rPr>
          <w:rFonts w:cs="Times New Roman"/>
          <w:szCs w:val="24"/>
        </w:rPr>
      </w:pPr>
    </w:p>
    <w:p w14:paraId="0B04146C" w14:textId="77777777" w:rsidR="001F7039" w:rsidRDefault="001F7039" w:rsidP="001F7039">
      <w:pPr>
        <w:pStyle w:val="NoSpacing"/>
        <w:jc w:val="both"/>
        <w:rPr>
          <w:rFonts w:cs="Times New Roman"/>
          <w:szCs w:val="24"/>
        </w:rPr>
      </w:pPr>
    </w:p>
    <w:p w14:paraId="36903C11" w14:textId="77777777" w:rsidR="001F7039" w:rsidRDefault="001F7039" w:rsidP="001F7039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19 September 2023</w:t>
      </w:r>
    </w:p>
    <w:p w14:paraId="4811F2C8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8DE296" w14:textId="77777777" w:rsidR="001F7039" w:rsidRDefault="001F7039" w:rsidP="009139A6">
      <w:r>
        <w:separator/>
      </w:r>
    </w:p>
  </w:endnote>
  <w:endnote w:type="continuationSeparator" w:id="0">
    <w:p w14:paraId="56345E36" w14:textId="77777777" w:rsidR="001F7039" w:rsidRDefault="001F703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478E9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1CF7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632EF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9BC3B0" w14:textId="77777777" w:rsidR="001F7039" w:rsidRDefault="001F7039" w:rsidP="009139A6">
      <w:r>
        <w:separator/>
      </w:r>
    </w:p>
  </w:footnote>
  <w:footnote w:type="continuationSeparator" w:id="0">
    <w:p w14:paraId="0D6E053F" w14:textId="77777777" w:rsidR="001F7039" w:rsidRDefault="001F703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E253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D3541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BA952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7039"/>
    <w:rsid w:val="000666E0"/>
    <w:rsid w:val="001F7039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7AF529"/>
  <w15:chartTrackingRefBased/>
  <w15:docId w15:val="{1F9C8894-6DD8-4CE0-B746-3E93AA8D20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1F703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724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42</Words>
  <Characters>242</Characters>
  <Application>Microsoft Office Word</Application>
  <DocSecurity>0</DocSecurity>
  <Lines>2</Lines>
  <Paragraphs>1</Paragraphs>
  <ScaleCrop>false</ScaleCrop>
  <Company/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2023-09-20T19:56:00Z</dcterms:created>
  <dcterms:modified xsi:type="dcterms:W3CDTF">2023-09-20T19:57:00Z</dcterms:modified>
</cp:coreProperties>
</file>